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04A" w:rsidRDefault="00F9004A" w:rsidP="00ED262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УВЕДОМЛЕНИЕ</w:t>
      </w:r>
    </w:p>
    <w:p w:rsidR="00F9004A" w:rsidRDefault="00F9004A" w:rsidP="00ED262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проведении публичных  консультаций</w:t>
      </w:r>
    </w:p>
    <w:p w:rsidR="00F9004A" w:rsidRDefault="00F9004A" w:rsidP="00ED262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004A" w:rsidRPr="00EE3914" w:rsidRDefault="00F9004A" w:rsidP="00B15DF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управление жилищно-коммунального хозяйства администрации Ейского городского поселения Ейского района  </w:t>
      </w:r>
      <w:r w:rsidRPr="00EE3914">
        <w:rPr>
          <w:sz w:val="28"/>
          <w:szCs w:val="28"/>
        </w:rPr>
        <w:t>уведомляет о проведении публичных консультаций в целях оценки регулирующего</w:t>
      </w:r>
      <w:r>
        <w:rPr>
          <w:sz w:val="28"/>
          <w:szCs w:val="28"/>
        </w:rPr>
        <w:t xml:space="preserve"> воздействия по </w:t>
      </w:r>
      <w:r w:rsidRPr="00B15DFF">
        <w:rPr>
          <w:sz w:val="28"/>
          <w:szCs w:val="28"/>
        </w:rPr>
        <w:t xml:space="preserve">проекту постановления администрации Ейского городского поселения Ейского района </w:t>
      </w:r>
      <w:r>
        <w:rPr>
          <w:sz w:val="28"/>
          <w:szCs w:val="28"/>
        </w:rPr>
        <w:t>«</w:t>
      </w:r>
      <w:r w:rsidRPr="00B15DFF">
        <w:rPr>
          <w:sz w:val="28"/>
          <w:szCs w:val="28"/>
        </w:rPr>
        <w:t>Об утверждении Порядка</w:t>
      </w:r>
      <w:r>
        <w:rPr>
          <w:sz w:val="28"/>
          <w:szCs w:val="28"/>
        </w:rPr>
        <w:t xml:space="preserve"> </w:t>
      </w:r>
      <w:r w:rsidRPr="001E2C11">
        <w:rPr>
          <w:sz w:val="28"/>
          <w:szCs w:val="28"/>
        </w:rPr>
        <w:t xml:space="preserve">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</w:t>
      </w:r>
      <w:r w:rsidRPr="00B039DD">
        <w:rPr>
          <w:sz w:val="28"/>
          <w:szCs w:val="28"/>
        </w:rPr>
        <w:t>в целях финансового обеспечения (возмещения)</w:t>
      </w:r>
      <w:r>
        <w:rPr>
          <w:sz w:val="28"/>
          <w:szCs w:val="28"/>
        </w:rPr>
        <w:t xml:space="preserve"> части</w:t>
      </w:r>
      <w:r w:rsidRPr="00B039DD">
        <w:rPr>
          <w:sz w:val="28"/>
          <w:szCs w:val="28"/>
        </w:rPr>
        <w:t xml:space="preserve"> затрат</w:t>
      </w:r>
      <w:r>
        <w:rPr>
          <w:sz w:val="28"/>
          <w:szCs w:val="28"/>
        </w:rPr>
        <w:t xml:space="preserve"> организациям жилищно-коммунального хозяйства в связи с реализацией населению коммунальных услуг, проведения мероприятий по подготовке к осенне-зимнему периоду».</w:t>
      </w:r>
    </w:p>
    <w:p w:rsidR="00F9004A" w:rsidRPr="00EE3914" w:rsidRDefault="00F9004A" w:rsidP="00ED262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914">
        <w:rPr>
          <w:sz w:val="28"/>
          <w:szCs w:val="28"/>
        </w:rPr>
        <w:t xml:space="preserve">Предложения принимаются по адресу: </w:t>
      </w:r>
      <w:r>
        <w:rPr>
          <w:sz w:val="28"/>
          <w:szCs w:val="28"/>
        </w:rPr>
        <w:t xml:space="preserve">Краснодарский край, город Ейск, ул. Баррикадная 1, кабинет 5 (Управление жилищно-коммунального хозяйства), </w:t>
      </w:r>
      <w:r w:rsidRPr="00EE3914">
        <w:rPr>
          <w:sz w:val="28"/>
          <w:szCs w:val="28"/>
        </w:rPr>
        <w:t xml:space="preserve">а также по адресу электронной почты: </w:t>
      </w:r>
      <w:r w:rsidRPr="00A348A0">
        <w:rPr>
          <w:sz w:val="28"/>
          <w:szCs w:val="28"/>
        </w:rPr>
        <w:t>admeysk</w:t>
      </w:r>
      <w:r w:rsidRPr="0024281E"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rambler</w:t>
      </w:r>
      <w:r w:rsidRPr="0024281E">
        <w:rPr>
          <w:sz w:val="28"/>
          <w:szCs w:val="28"/>
        </w:rPr>
        <w:t>.ru</w:t>
      </w:r>
    </w:p>
    <w:p w:rsidR="00F9004A" w:rsidRPr="005522DD" w:rsidRDefault="00F9004A" w:rsidP="00ED262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приема предложений </w:t>
      </w:r>
      <w:r w:rsidRPr="005522DD">
        <w:rPr>
          <w:sz w:val="28"/>
          <w:szCs w:val="28"/>
        </w:rPr>
        <w:t xml:space="preserve">до  </w:t>
      </w:r>
      <w:r>
        <w:rPr>
          <w:sz w:val="28"/>
          <w:szCs w:val="28"/>
        </w:rPr>
        <w:t>23</w:t>
      </w:r>
      <w:r w:rsidRPr="005522DD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</w:t>
      </w:r>
      <w:r w:rsidRPr="005522DD">
        <w:rPr>
          <w:sz w:val="28"/>
          <w:szCs w:val="28"/>
        </w:rPr>
        <w:t xml:space="preserve"> 2017 года.</w:t>
      </w:r>
    </w:p>
    <w:p w:rsidR="00F9004A" w:rsidRPr="0024281E" w:rsidRDefault="00F9004A" w:rsidP="0024281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914">
        <w:rPr>
          <w:sz w:val="28"/>
          <w:szCs w:val="28"/>
        </w:rPr>
        <w:t>Место  размещения  уведомления  о подготов</w:t>
      </w:r>
      <w:r>
        <w:rPr>
          <w:sz w:val="28"/>
          <w:szCs w:val="28"/>
        </w:rPr>
        <w:t>ленном</w:t>
      </w:r>
      <w:r w:rsidRPr="00EE3914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е</w:t>
      </w:r>
      <w:r w:rsidRPr="00EE3914">
        <w:rPr>
          <w:sz w:val="28"/>
          <w:szCs w:val="28"/>
        </w:rPr>
        <w:t xml:space="preserve"> нормативного правового</w:t>
      </w:r>
      <w:r>
        <w:rPr>
          <w:sz w:val="28"/>
          <w:szCs w:val="28"/>
        </w:rPr>
        <w:t xml:space="preserve"> </w:t>
      </w:r>
      <w:r w:rsidRPr="00EE3914">
        <w:rPr>
          <w:sz w:val="28"/>
          <w:szCs w:val="28"/>
        </w:rPr>
        <w:t xml:space="preserve">акта в информационно-телекоммуникационной сети Интернет: </w:t>
      </w:r>
      <w:hyperlink r:id="rId4" w:history="1">
        <w:r w:rsidRPr="00822669">
          <w:rPr>
            <w:rStyle w:val="Hyperlink"/>
            <w:sz w:val="28"/>
            <w:szCs w:val="28"/>
          </w:rPr>
          <w:t>http://adm-yeisk.ru</w:t>
        </w:r>
      </w:hyperlink>
      <w:r>
        <w:rPr>
          <w:sz w:val="28"/>
          <w:szCs w:val="28"/>
        </w:rPr>
        <w:t xml:space="preserve">, </w:t>
      </w:r>
      <w:r w:rsidRPr="005309A5">
        <w:rPr>
          <w:sz w:val="28"/>
          <w:szCs w:val="28"/>
        </w:rPr>
        <w:t xml:space="preserve">Раздел "Документы", подраздел "Оценка регулирующего воздействия проектов муниципальных НПА". </w:t>
      </w:r>
    </w:p>
    <w:p w:rsidR="00F9004A" w:rsidRPr="005522DD" w:rsidRDefault="00F9004A" w:rsidP="00ED262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914">
        <w:rPr>
          <w:sz w:val="28"/>
          <w:szCs w:val="28"/>
        </w:rPr>
        <w:t>Все  поступившие  предложения будут рассмотрены. Свод предложений будет</w:t>
      </w:r>
      <w:r>
        <w:rPr>
          <w:sz w:val="28"/>
          <w:szCs w:val="28"/>
        </w:rPr>
        <w:t xml:space="preserve"> </w:t>
      </w:r>
      <w:r w:rsidRPr="00EE3914">
        <w:rPr>
          <w:sz w:val="28"/>
          <w:szCs w:val="28"/>
        </w:rPr>
        <w:t xml:space="preserve">размещен на </w:t>
      </w:r>
      <w:r>
        <w:rPr>
          <w:sz w:val="28"/>
          <w:szCs w:val="28"/>
        </w:rPr>
        <w:t xml:space="preserve">официальном </w:t>
      </w:r>
      <w:r w:rsidRPr="00EE3914">
        <w:rPr>
          <w:sz w:val="28"/>
          <w:szCs w:val="28"/>
        </w:rPr>
        <w:t xml:space="preserve">сайте </w:t>
      </w:r>
      <w:r>
        <w:rPr>
          <w:sz w:val="28"/>
          <w:szCs w:val="28"/>
        </w:rPr>
        <w:t xml:space="preserve">администрации Ейского </w:t>
      </w:r>
      <w:r w:rsidRPr="005522DD">
        <w:rPr>
          <w:sz w:val="28"/>
          <w:szCs w:val="28"/>
        </w:rPr>
        <w:t xml:space="preserve">городского поселения Ейского района http://adm-yeisk.ru не позднее </w:t>
      </w:r>
      <w:r>
        <w:rPr>
          <w:sz w:val="28"/>
          <w:szCs w:val="28"/>
        </w:rPr>
        <w:t>29</w:t>
      </w:r>
      <w:r w:rsidRPr="005522DD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</w:t>
      </w:r>
      <w:r w:rsidRPr="005522DD">
        <w:rPr>
          <w:sz w:val="28"/>
          <w:szCs w:val="28"/>
        </w:rPr>
        <w:t xml:space="preserve"> 2017года.</w:t>
      </w:r>
    </w:p>
    <w:p w:rsidR="00F9004A" w:rsidRDefault="00F9004A" w:rsidP="00ED262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914">
        <w:rPr>
          <w:sz w:val="28"/>
          <w:szCs w:val="28"/>
        </w:rPr>
        <w:t>Иная   информация   по  решению  регулирующего  органа,  относящаяся  к</w:t>
      </w:r>
      <w:r>
        <w:rPr>
          <w:sz w:val="28"/>
          <w:szCs w:val="28"/>
        </w:rPr>
        <w:t xml:space="preserve"> </w:t>
      </w:r>
      <w:r w:rsidRPr="00EE3914">
        <w:rPr>
          <w:sz w:val="28"/>
          <w:szCs w:val="28"/>
        </w:rPr>
        <w:t>сведениям о предлагаемом правовом регулировании:</w:t>
      </w:r>
    </w:p>
    <w:p w:rsidR="00F9004A" w:rsidRPr="00EE3914" w:rsidRDefault="00F9004A" w:rsidP="005522D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Отсутствует.</w:t>
      </w:r>
    </w:p>
    <w:tbl>
      <w:tblPr>
        <w:tblW w:w="9640" w:type="dxa"/>
        <w:tblInd w:w="-106" w:type="dxa"/>
        <w:tblLayout w:type="fixed"/>
        <w:tblLook w:val="00A0"/>
      </w:tblPr>
      <w:tblGrid>
        <w:gridCol w:w="284"/>
        <w:gridCol w:w="9356"/>
      </w:tblGrid>
      <w:tr w:rsidR="00F9004A" w:rsidRPr="002B58D9">
        <w:trPr>
          <w:trHeight w:val="493"/>
        </w:trPr>
        <w:tc>
          <w:tcPr>
            <w:tcW w:w="284" w:type="dxa"/>
          </w:tcPr>
          <w:p w:rsidR="00F9004A" w:rsidRPr="002B58D9" w:rsidRDefault="00F9004A" w:rsidP="002B58D9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2B58D9">
              <w:rPr>
                <w:sz w:val="28"/>
                <w:szCs w:val="28"/>
              </w:rPr>
              <w:t>1</w:t>
            </w:r>
          </w:p>
        </w:tc>
        <w:tc>
          <w:tcPr>
            <w:tcW w:w="9356" w:type="dxa"/>
          </w:tcPr>
          <w:p w:rsidR="00F9004A" w:rsidRPr="002B58D9" w:rsidRDefault="00F9004A" w:rsidP="005522DD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</w:t>
            </w:r>
            <w:r w:rsidRPr="00EE3914">
              <w:rPr>
                <w:sz w:val="28"/>
                <w:szCs w:val="28"/>
              </w:rPr>
              <w:t xml:space="preserve">роект нормативного правового акта </w:t>
            </w:r>
            <w:r>
              <w:rPr>
                <w:sz w:val="28"/>
                <w:szCs w:val="28"/>
              </w:rPr>
              <w:t>«</w:t>
            </w:r>
            <w:r w:rsidRPr="00B15DFF">
              <w:rPr>
                <w:sz w:val="28"/>
                <w:szCs w:val="28"/>
              </w:rPr>
              <w:t>Об утверждении Порядка</w:t>
            </w:r>
            <w:r>
              <w:rPr>
                <w:sz w:val="28"/>
                <w:szCs w:val="28"/>
              </w:rPr>
              <w:t xml:space="preserve"> </w:t>
            </w:r>
            <w:r w:rsidRPr="001E2C11">
              <w:rPr>
                <w:sz w:val="28"/>
                <w:szCs w:val="28"/>
              </w:rPr>
              <w:t xml:space="preserve">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</w:t>
            </w:r>
            <w:r w:rsidRPr="00B039DD">
              <w:rPr>
                <w:sz w:val="28"/>
                <w:szCs w:val="28"/>
              </w:rPr>
              <w:t>в целях финансового обеспечения (возмещения)</w:t>
            </w:r>
            <w:r>
              <w:rPr>
                <w:sz w:val="28"/>
                <w:szCs w:val="28"/>
              </w:rPr>
              <w:t xml:space="preserve"> части</w:t>
            </w:r>
            <w:r w:rsidRPr="00B039DD">
              <w:rPr>
                <w:sz w:val="28"/>
                <w:szCs w:val="28"/>
              </w:rPr>
              <w:t xml:space="preserve"> затрат</w:t>
            </w:r>
            <w:r>
              <w:rPr>
                <w:sz w:val="28"/>
                <w:szCs w:val="28"/>
              </w:rPr>
              <w:t xml:space="preserve"> организациям жилищно-коммунального хозяйства в связи с реализацией населению коммунальных услуг, проведения мероприятий по подготовке к осенне-зимнему периоду» с пояснительной запиской и перечень вопросов для проведения публичных консультаций размещены на сайте </w:t>
            </w:r>
            <w:r w:rsidRPr="005522DD">
              <w:rPr>
                <w:sz w:val="28"/>
                <w:szCs w:val="28"/>
              </w:rPr>
              <w:t>http://adm-yeisk.ru</w:t>
            </w:r>
            <w:r>
              <w:rPr>
                <w:sz w:val="28"/>
                <w:szCs w:val="28"/>
              </w:rPr>
              <w:t>.</w:t>
            </w:r>
            <w:bookmarkStart w:id="0" w:name="_GoBack"/>
            <w:bookmarkEnd w:id="0"/>
          </w:p>
        </w:tc>
      </w:tr>
      <w:tr w:rsidR="00F9004A" w:rsidRPr="002B58D9">
        <w:trPr>
          <w:trHeight w:val="275"/>
        </w:trPr>
        <w:tc>
          <w:tcPr>
            <w:tcW w:w="284" w:type="dxa"/>
          </w:tcPr>
          <w:p w:rsidR="00F9004A" w:rsidRPr="002B58D9" w:rsidRDefault="00F9004A" w:rsidP="002B58D9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2B58D9">
              <w:rPr>
                <w:sz w:val="28"/>
                <w:szCs w:val="28"/>
              </w:rPr>
              <w:t>2</w:t>
            </w:r>
          </w:p>
        </w:tc>
        <w:tc>
          <w:tcPr>
            <w:tcW w:w="9356" w:type="dxa"/>
          </w:tcPr>
          <w:p w:rsidR="00F9004A" w:rsidRPr="002B58D9" w:rsidRDefault="00F9004A" w:rsidP="00552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9004A" w:rsidRPr="002B58D9" w:rsidRDefault="00F9004A" w:rsidP="005522DD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</w:p>
        </w:tc>
      </w:tr>
    </w:tbl>
    <w:p w:rsidR="00F9004A" w:rsidRDefault="00F9004A" w:rsidP="007322A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жилищно-</w:t>
      </w:r>
    </w:p>
    <w:p w:rsidR="00F9004A" w:rsidRPr="004112AE" w:rsidRDefault="00F9004A" w:rsidP="001F49B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коммунального хозяйства                                                                    Д.К. Драчев</w:t>
      </w:r>
    </w:p>
    <w:sectPr w:rsidR="00F9004A" w:rsidRPr="004112AE" w:rsidSect="00810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3D86"/>
    <w:rsid w:val="00041E62"/>
    <w:rsid w:val="000F38DC"/>
    <w:rsid w:val="0010228D"/>
    <w:rsid w:val="001E2C11"/>
    <w:rsid w:val="001F49B7"/>
    <w:rsid w:val="00215CA8"/>
    <w:rsid w:val="0024281E"/>
    <w:rsid w:val="00244A6D"/>
    <w:rsid w:val="002A0F64"/>
    <w:rsid w:val="002A7A9F"/>
    <w:rsid w:val="002B58D9"/>
    <w:rsid w:val="002F3D86"/>
    <w:rsid w:val="003866D1"/>
    <w:rsid w:val="003C1EC3"/>
    <w:rsid w:val="003C365E"/>
    <w:rsid w:val="004112AE"/>
    <w:rsid w:val="00427238"/>
    <w:rsid w:val="00443C37"/>
    <w:rsid w:val="004E4A1E"/>
    <w:rsid w:val="004F7663"/>
    <w:rsid w:val="005309A5"/>
    <w:rsid w:val="005522DD"/>
    <w:rsid w:val="00573E32"/>
    <w:rsid w:val="005D1594"/>
    <w:rsid w:val="00617C24"/>
    <w:rsid w:val="006879F2"/>
    <w:rsid w:val="00695039"/>
    <w:rsid w:val="006A6E45"/>
    <w:rsid w:val="007139B8"/>
    <w:rsid w:val="007322A4"/>
    <w:rsid w:val="007A5A58"/>
    <w:rsid w:val="008105D2"/>
    <w:rsid w:val="00822669"/>
    <w:rsid w:val="00824DDF"/>
    <w:rsid w:val="0085445E"/>
    <w:rsid w:val="008B4B4B"/>
    <w:rsid w:val="0090099A"/>
    <w:rsid w:val="00931334"/>
    <w:rsid w:val="009520A9"/>
    <w:rsid w:val="009623D5"/>
    <w:rsid w:val="00972743"/>
    <w:rsid w:val="00A03C54"/>
    <w:rsid w:val="00A348A0"/>
    <w:rsid w:val="00A5076B"/>
    <w:rsid w:val="00B039DD"/>
    <w:rsid w:val="00B15DFF"/>
    <w:rsid w:val="00B479CE"/>
    <w:rsid w:val="00BB74D8"/>
    <w:rsid w:val="00BD04AC"/>
    <w:rsid w:val="00BE5743"/>
    <w:rsid w:val="00DE4214"/>
    <w:rsid w:val="00DF69EE"/>
    <w:rsid w:val="00EA4607"/>
    <w:rsid w:val="00ED262E"/>
    <w:rsid w:val="00EE3914"/>
    <w:rsid w:val="00F90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62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4281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4281E"/>
    <w:rPr>
      <w:rFonts w:ascii="Cambria" w:hAnsi="Cambria" w:cs="Cambria"/>
      <w:b/>
      <w:bCs/>
      <w:color w:val="365F91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B15D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3866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769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dm-yeis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132</TotalTime>
  <Pages>1</Pages>
  <Words>361</Words>
  <Characters>2061</Characters>
  <Application>Microsoft Office Outlook</Application>
  <DocSecurity>0</DocSecurity>
  <Lines>0</Lines>
  <Paragraphs>0</Paragraphs>
  <ScaleCrop>false</ScaleCrop>
  <Company>WareZ Provider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www.PHILka.RU</cp:lastModifiedBy>
  <cp:revision>37</cp:revision>
  <dcterms:created xsi:type="dcterms:W3CDTF">2017-07-04T08:39:00Z</dcterms:created>
  <dcterms:modified xsi:type="dcterms:W3CDTF">2017-09-01T10:16:00Z</dcterms:modified>
</cp:coreProperties>
</file>